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F955C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PYGBURN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CB1B8E9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Worksop</w:t>
      </w:r>
      <w:proofErr w:type="spellEnd"/>
      <w:r>
        <w:rPr>
          <w:rFonts w:cs="Times New Roman"/>
          <w:szCs w:val="24"/>
        </w:rPr>
        <w:t>, Nottinghamshire.</w:t>
      </w:r>
    </w:p>
    <w:p w14:paraId="090F939C" w14:textId="77777777" w:rsidR="00382E91" w:rsidRDefault="00382E91" w:rsidP="00382E91">
      <w:pPr>
        <w:pStyle w:val="NoSpacing"/>
        <w:rPr>
          <w:rFonts w:cs="Times New Roman"/>
          <w:szCs w:val="24"/>
        </w:rPr>
      </w:pPr>
    </w:p>
    <w:p w14:paraId="359E7215" w14:textId="77777777" w:rsidR="00382E91" w:rsidRDefault="00382E91" w:rsidP="00382E91">
      <w:pPr>
        <w:pStyle w:val="NoSpacing"/>
        <w:rPr>
          <w:rFonts w:cs="Times New Roman"/>
          <w:szCs w:val="24"/>
        </w:rPr>
      </w:pPr>
    </w:p>
    <w:p w14:paraId="1A8B6221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Oliver(q.v.)</w:t>
      </w:r>
    </w:p>
    <w:p w14:paraId="70403EF0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BBB6ACE" w14:textId="77777777" w:rsidR="00382E91" w:rsidRDefault="00382E91" w:rsidP="00382E91">
      <w:pPr>
        <w:pStyle w:val="NoSpacing"/>
        <w:rPr>
          <w:rFonts w:cs="Times New Roman"/>
          <w:szCs w:val="24"/>
        </w:rPr>
      </w:pPr>
    </w:p>
    <w:p w14:paraId="0FFD5727" w14:textId="77777777" w:rsidR="00382E91" w:rsidRDefault="00382E91" w:rsidP="00382E91">
      <w:pPr>
        <w:pStyle w:val="NoSpacing"/>
        <w:rPr>
          <w:rFonts w:cs="Times New Roman"/>
          <w:szCs w:val="24"/>
        </w:rPr>
      </w:pPr>
    </w:p>
    <w:p w14:paraId="05051F74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Sir Charles </w:t>
      </w:r>
      <w:proofErr w:type="spellStart"/>
      <w:r>
        <w:rPr>
          <w:rFonts w:cs="Times New Roman"/>
          <w:szCs w:val="24"/>
        </w:rPr>
        <w:t>Pylkyngton</w:t>
      </w:r>
      <w:proofErr w:type="spellEnd"/>
      <w:r>
        <w:rPr>
          <w:rFonts w:cs="Times New Roman"/>
          <w:szCs w:val="24"/>
        </w:rPr>
        <w:t>(q.v.) brought a plaint of trespass and taking a</w:t>
      </w:r>
    </w:p>
    <w:p w14:paraId="30946608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servant against them.   (ibid.)</w:t>
      </w:r>
    </w:p>
    <w:p w14:paraId="481AFFEC" w14:textId="77777777" w:rsidR="00382E91" w:rsidRDefault="00382E91" w:rsidP="00382E91">
      <w:pPr>
        <w:pStyle w:val="NoSpacing"/>
        <w:rPr>
          <w:rFonts w:cs="Times New Roman"/>
          <w:szCs w:val="24"/>
        </w:rPr>
      </w:pPr>
    </w:p>
    <w:p w14:paraId="4ED8D15B" w14:textId="77777777" w:rsidR="00382E91" w:rsidRDefault="00382E91" w:rsidP="00382E91">
      <w:pPr>
        <w:pStyle w:val="NoSpacing"/>
        <w:rPr>
          <w:rFonts w:cs="Times New Roman"/>
          <w:szCs w:val="24"/>
        </w:rPr>
      </w:pPr>
    </w:p>
    <w:p w14:paraId="6EE47AFB" w14:textId="77777777" w:rsidR="00382E91" w:rsidRDefault="00382E91" w:rsidP="00382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63D421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7738" w14:textId="77777777" w:rsidR="00382E91" w:rsidRDefault="00382E91" w:rsidP="009139A6">
      <w:r>
        <w:separator/>
      </w:r>
    </w:p>
  </w:endnote>
  <w:endnote w:type="continuationSeparator" w:id="0">
    <w:p w14:paraId="74670376" w14:textId="77777777" w:rsidR="00382E91" w:rsidRDefault="00382E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F4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4B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C57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E2611" w14:textId="77777777" w:rsidR="00382E91" w:rsidRDefault="00382E91" w:rsidP="009139A6">
      <w:r>
        <w:separator/>
      </w:r>
    </w:p>
  </w:footnote>
  <w:footnote w:type="continuationSeparator" w:id="0">
    <w:p w14:paraId="4E23D5E8" w14:textId="77777777" w:rsidR="00382E91" w:rsidRDefault="00382E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6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DB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2CC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91"/>
    <w:rsid w:val="000666E0"/>
    <w:rsid w:val="002510B7"/>
    <w:rsid w:val="00382E9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EC63D"/>
  <w15:chartTrackingRefBased/>
  <w15:docId w15:val="{7B45C84B-3E51-4E2C-B4BF-A7BA7A08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2E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2023-07-12T20:42:00Z</dcterms:created>
  <dcterms:modified xsi:type="dcterms:W3CDTF">2023-07-12T20:42:00Z</dcterms:modified>
</cp:coreProperties>
</file>